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0B80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FRENSSH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3E89F163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CFE2C2B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F15938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F88CE4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041CE9C" w14:textId="77777777" w:rsidR="00EC2255" w:rsidRDefault="00EC2255" w:rsidP="00EC225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57A010F6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B7827D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15B613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F6C75F" w14:textId="77777777" w:rsidR="00EC2255" w:rsidRDefault="00EC2255" w:rsidP="00EC2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2023</w:t>
      </w:r>
    </w:p>
    <w:p w14:paraId="5E66A4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6010" w14:textId="77777777" w:rsidR="00EC2255" w:rsidRDefault="00EC2255" w:rsidP="009139A6">
      <w:r>
        <w:separator/>
      </w:r>
    </w:p>
  </w:endnote>
  <w:endnote w:type="continuationSeparator" w:id="0">
    <w:p w14:paraId="4983366D" w14:textId="77777777" w:rsidR="00EC2255" w:rsidRDefault="00EC22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13F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46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AD2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4CFE" w14:textId="77777777" w:rsidR="00EC2255" w:rsidRDefault="00EC2255" w:rsidP="009139A6">
      <w:r>
        <w:separator/>
      </w:r>
    </w:p>
  </w:footnote>
  <w:footnote w:type="continuationSeparator" w:id="0">
    <w:p w14:paraId="245DC25F" w14:textId="77777777" w:rsidR="00EC2255" w:rsidRDefault="00EC22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755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B7D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0D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5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225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B1652"/>
  <w15:chartTrackingRefBased/>
  <w15:docId w15:val="{04A65C65-7019-4CC6-9AE2-BEE6AE65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25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2023-03-26T19:52:00Z</dcterms:created>
  <dcterms:modified xsi:type="dcterms:W3CDTF">2023-03-26T19:52:00Z</dcterms:modified>
</cp:coreProperties>
</file>